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779F7" w14:textId="3C9EB8C5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</w:t>
      </w:r>
      <w:r w:rsidR="00DF6268">
        <w:rPr>
          <w:rFonts w:cs="Arial"/>
        </w:rPr>
        <w:t>0012/2024</w:t>
      </w:r>
    </w:p>
    <w:p w14:paraId="1BBEAE3B" w14:textId="0A06B7A1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="00EB73E2">
        <w:rPr>
          <w:rFonts w:cs="Arial"/>
        </w:rPr>
        <w:t xml:space="preserve"> </w:t>
      </w:r>
      <w:r w:rsidR="00DF6268">
        <w:rPr>
          <w:rFonts w:cs="Arial"/>
        </w:rPr>
        <w:t>2024-122</w:t>
      </w:r>
    </w:p>
    <w:p w14:paraId="6D32BF68" w14:textId="77777777" w:rsidR="008742A8" w:rsidRPr="001E6CD7" w:rsidRDefault="008742A8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D7C90CE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260D4A42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217"/>
        <w:gridCol w:w="3828"/>
      </w:tblGrid>
      <w:tr w:rsidR="00275CD0" w:rsidRPr="00AC3998" w14:paraId="0FC82652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0F2DC304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 w:rsidR="00F42BA9"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275CD0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769C94B5" w:rsidR="00275CD0" w:rsidRPr="00AC3998" w:rsidRDefault="00275CD0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775405E1" w14:textId="77777777" w:rsidR="008742A8" w:rsidRDefault="008742A8" w:rsidP="005B230F">
      <w:pPr>
        <w:tabs>
          <w:tab w:val="left" w:pos="1083"/>
        </w:tabs>
        <w:rPr>
          <w:rFonts w:cs="Arial"/>
        </w:rPr>
      </w:pPr>
    </w:p>
    <w:p w14:paraId="532B98AB" w14:textId="1270A18F" w:rsidR="00A86CFA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2: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275CD0" w:rsidRPr="00AC3998" w14:paraId="02EF9EC4" w14:textId="77777777" w:rsidTr="00275CD0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D9A219C" w14:textId="39FECE3E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080A54" w14:textId="31F6D4FB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8811C3E" w14:textId="2A8FF556" w:rsidR="00275CD0" w:rsidRPr="00AC3998" w:rsidRDefault="00F42BA9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6F4BAA4E" w14:textId="77777777" w:rsidTr="00275CD0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7409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44E7" w14:textId="16E3BD9C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3546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49D9BBC2" w14:textId="77777777" w:rsidTr="00275CD0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D17024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1C7EE05" w14:textId="77777777" w:rsidR="00275CD0" w:rsidRPr="00AC3998" w:rsidRDefault="00275CD0" w:rsidP="00B3415F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E030098" w14:textId="77777777" w:rsidR="00275CD0" w:rsidRPr="00AC3998" w:rsidRDefault="00275CD0" w:rsidP="00B3415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609B2074" w14:textId="0B572496" w:rsidR="00A86CFA" w:rsidRDefault="00A86CFA" w:rsidP="005B230F">
      <w:pPr>
        <w:tabs>
          <w:tab w:val="left" w:pos="1083"/>
        </w:tabs>
        <w:rPr>
          <w:rFonts w:cs="Arial"/>
        </w:rPr>
      </w:pPr>
    </w:p>
    <w:p w14:paraId="0B28A953" w14:textId="77777777" w:rsidR="00935B2E" w:rsidRDefault="00935B2E" w:rsidP="00365267">
      <w:pPr>
        <w:tabs>
          <w:tab w:val="left" w:pos="1083"/>
        </w:tabs>
        <w:rPr>
          <w:rFonts w:cs="Arial"/>
          <w:b/>
        </w:rPr>
      </w:pPr>
    </w:p>
    <w:p w14:paraId="4DCD3BCD" w14:textId="3E1372D2" w:rsidR="00365267" w:rsidRPr="00A86CFA" w:rsidRDefault="00365267" w:rsidP="00365267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 xml:space="preserve">Sklop </w:t>
      </w:r>
      <w:r>
        <w:rPr>
          <w:rFonts w:cs="Arial"/>
          <w:b/>
        </w:rPr>
        <w:t>3: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359"/>
        <w:gridCol w:w="3686"/>
      </w:tblGrid>
      <w:tr w:rsidR="00365267" w:rsidRPr="00AC3998" w14:paraId="43F59267" w14:textId="77777777" w:rsidTr="008F5267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57C0D39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314372D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995694E" w14:textId="6BDDB7B3" w:rsidR="00365267" w:rsidRPr="00AC3998" w:rsidRDefault="00F42BA9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vrednost </w:t>
            </w: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365267" w:rsidRPr="00AC3998" w14:paraId="38405FBE" w14:textId="77777777" w:rsidTr="008F5267">
        <w:trPr>
          <w:trHeight w:val="649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54A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7A31" w14:textId="69D12C5A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Voda za pitje in pripravo hrane, </w:t>
            </w:r>
            <w:r w:rsidRPr="002050F8">
              <w:rPr>
                <w:rFonts w:cs="Arial"/>
                <w:b/>
                <w:bCs/>
                <w:color w:val="000000"/>
              </w:rPr>
              <w:t>z obveznostjo skladiščen</w:t>
            </w:r>
            <w:r w:rsidR="003D4EE5">
              <w:rPr>
                <w:rFonts w:cs="Arial"/>
                <w:b/>
                <w:bCs/>
                <w:color w:val="000000"/>
              </w:rPr>
              <w:t>j</w:t>
            </w:r>
            <w:r w:rsidRPr="002050F8">
              <w:rPr>
                <w:rFonts w:cs="Arial"/>
                <w:b/>
                <w:bCs/>
                <w:color w:val="000000"/>
              </w:rPr>
              <w:t>a</w:t>
            </w:r>
            <w:r>
              <w:rPr>
                <w:rFonts w:cs="Arial"/>
                <w:b/>
                <w:bCs/>
                <w:color w:val="000000"/>
              </w:rPr>
              <w:t xml:space="preserve"> in obnavljanja </w:t>
            </w:r>
            <w:r w:rsidRPr="002050F8">
              <w:rPr>
                <w:rFonts w:cs="Arial"/>
                <w:b/>
                <w:bCs/>
                <w:color w:val="000000"/>
              </w:rPr>
              <w:t>na območju Republ</w:t>
            </w:r>
            <w:r>
              <w:rPr>
                <w:rFonts w:cs="Arial"/>
                <w:b/>
                <w:bCs/>
                <w:color w:val="000000"/>
              </w:rPr>
              <w:t>i</w:t>
            </w:r>
            <w:r w:rsidRPr="002050F8">
              <w:rPr>
                <w:rFonts w:cs="Arial"/>
                <w:b/>
                <w:bCs/>
                <w:color w:val="000000"/>
              </w:rPr>
              <w:t>ke Slovenije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819E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365267" w:rsidRPr="00AC3998" w14:paraId="45A8355C" w14:textId="77777777" w:rsidTr="008F5267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A5D198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C667855" w14:textId="77777777" w:rsidR="00365267" w:rsidRPr="00AC3998" w:rsidRDefault="00365267" w:rsidP="008F5267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2230C9F" w14:textId="77777777" w:rsidR="00365267" w:rsidRPr="00AC3998" w:rsidRDefault="00365267" w:rsidP="008F5267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5C1DE9D0" w14:textId="42C924D0" w:rsidR="00275CD0" w:rsidRDefault="00275CD0" w:rsidP="005B230F">
      <w:pPr>
        <w:tabs>
          <w:tab w:val="left" w:pos="1083"/>
        </w:tabs>
        <w:rPr>
          <w:rFonts w:cs="Arial"/>
        </w:rPr>
      </w:pPr>
    </w:p>
    <w:p w14:paraId="7D171D7E" w14:textId="77777777" w:rsidR="00EB73E2" w:rsidRDefault="00EB73E2" w:rsidP="00F35A6C">
      <w:pPr>
        <w:jc w:val="both"/>
        <w:rPr>
          <w:rFonts w:cs="Arial"/>
        </w:rPr>
      </w:pPr>
    </w:p>
    <w:p w14:paraId="6D692E3C" w14:textId="0B454FE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8C0F0BC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>Podpis 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  <w:bookmarkStart w:id="0" w:name="_GoBack"/>
      <w:bookmarkEnd w:id="0"/>
    </w:p>
    <w:p w14:paraId="38E8FB7E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B4085" w14:textId="77777777" w:rsidR="00157DA3" w:rsidRDefault="00157DA3">
      <w:r>
        <w:separator/>
      </w:r>
    </w:p>
  </w:endnote>
  <w:endnote w:type="continuationSeparator" w:id="0">
    <w:p w14:paraId="5E1FE08D" w14:textId="77777777" w:rsidR="00157DA3" w:rsidRDefault="0015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0C015AC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935B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935B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A0CB3C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5B2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35B2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C653D" w14:textId="77777777" w:rsidR="00157DA3" w:rsidRDefault="00157DA3">
      <w:r>
        <w:separator/>
      </w:r>
    </w:p>
  </w:footnote>
  <w:footnote w:type="continuationSeparator" w:id="0">
    <w:p w14:paraId="5E44288D" w14:textId="77777777" w:rsidR="00157DA3" w:rsidRDefault="00157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60D5BBB" w:rsidR="00C0552D" w:rsidRPr="000E02BD" w:rsidRDefault="000E02BD" w:rsidP="002F77B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=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7DA3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678E"/>
    <w:rsid w:val="002F68A9"/>
    <w:rsid w:val="002F77BA"/>
    <w:rsid w:val="00301033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C7099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1BC5"/>
    <w:rsid w:val="0078319E"/>
    <w:rsid w:val="00783525"/>
    <w:rsid w:val="007838D2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81D"/>
    <w:rsid w:val="008742A8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35B2E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A33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DF6268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73E2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B3F03E8B-2864-4457-9D7F-6D316819E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107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1046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12</cp:revision>
  <cp:lastPrinted>2023-06-28T07:36:00Z</cp:lastPrinted>
  <dcterms:created xsi:type="dcterms:W3CDTF">2023-06-26T16:45:00Z</dcterms:created>
  <dcterms:modified xsi:type="dcterms:W3CDTF">2024-04-03T14:34:00Z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